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519A3" w14:textId="77777777" w:rsidR="00D80DF0" w:rsidRDefault="00D80DF0" w:rsidP="00D80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5453337" w14:textId="77777777" w:rsidR="00D80DF0" w:rsidRDefault="00D80DF0" w:rsidP="00D80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CABD3E" w14:textId="77777777" w:rsidR="00D80DF0" w:rsidRDefault="00D80DF0" w:rsidP="00D80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ABB74" w14:textId="77777777" w:rsidR="00D80DF0" w:rsidRDefault="00D80DF0" w:rsidP="00D80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Suffolk.  </w:t>
      </w:r>
    </w:p>
    <w:p w14:paraId="0286395F" w14:textId="77777777" w:rsidR="00D80DF0" w:rsidRDefault="00D80DF0" w:rsidP="00D80DF0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72539806" w14:textId="77777777" w:rsidR="00D80DF0" w:rsidRDefault="00D80DF0" w:rsidP="00D80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C05F6" w14:textId="77777777" w:rsidR="00D80DF0" w:rsidRDefault="00D80DF0" w:rsidP="00D80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7D686F" w14:textId="77777777" w:rsidR="00D80DF0" w:rsidRDefault="00D80DF0" w:rsidP="00D80DF0">
      <w:pPr>
        <w:pStyle w:val="NoSpacing"/>
      </w:pPr>
      <w:r>
        <w:t>24 April 2018</w:t>
      </w:r>
    </w:p>
    <w:p w14:paraId="732DF332" w14:textId="77777777" w:rsidR="006B2F86" w:rsidRPr="00E71FC3" w:rsidRDefault="00D80D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4F01E" w14:textId="77777777" w:rsidR="00D80DF0" w:rsidRDefault="00D80DF0" w:rsidP="00E71FC3">
      <w:pPr>
        <w:spacing w:after="0" w:line="240" w:lineRule="auto"/>
      </w:pPr>
      <w:r>
        <w:separator/>
      </w:r>
    </w:p>
  </w:endnote>
  <w:endnote w:type="continuationSeparator" w:id="0">
    <w:p w14:paraId="5DF8D931" w14:textId="77777777" w:rsidR="00D80DF0" w:rsidRDefault="00D80D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9097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7C5AB" w14:textId="77777777" w:rsidR="00D80DF0" w:rsidRDefault="00D80DF0" w:rsidP="00E71FC3">
      <w:pPr>
        <w:spacing w:after="0" w:line="240" w:lineRule="auto"/>
      </w:pPr>
      <w:r>
        <w:separator/>
      </w:r>
    </w:p>
  </w:footnote>
  <w:footnote w:type="continuationSeparator" w:id="0">
    <w:p w14:paraId="0033711E" w14:textId="77777777" w:rsidR="00D80DF0" w:rsidRDefault="00D80D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F0"/>
    <w:rsid w:val="001A7C09"/>
    <w:rsid w:val="00577BD5"/>
    <w:rsid w:val="00656CBA"/>
    <w:rsid w:val="006A1F77"/>
    <w:rsid w:val="00733BE7"/>
    <w:rsid w:val="00AB52E8"/>
    <w:rsid w:val="00B16D3F"/>
    <w:rsid w:val="00BB41AC"/>
    <w:rsid w:val="00D80DF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0D57D"/>
  <w15:chartTrackingRefBased/>
  <w15:docId w15:val="{505EE193-1002-4C92-8F5A-EDA36B22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DF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2018-12-01T19:59:00Z</dcterms:created>
  <dcterms:modified xsi:type="dcterms:W3CDTF">2018-12-01T20:00:00Z</dcterms:modified>
</cp:coreProperties>
</file>